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80" w:rsidRDefault="00EE4B80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устройства искусственной неровности на территории                  </w:t>
      </w:r>
    </w:p>
    <w:p w:rsidR="00EE4B80" w:rsidRDefault="00EE4B80" w:rsidP="00EA4374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Ужанихинского сельсовета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9E1FB9">
        <w:rPr>
          <w:rFonts w:ascii="Times New Roman" w:hAnsi="Times New Roman"/>
          <w:bCs/>
          <w:sz w:val="28"/>
          <w:szCs w:val="28"/>
        </w:rPr>
        <w:t>Чулымского района Новосибирской области</w:t>
      </w:r>
    </w:p>
    <w:p w:rsidR="00EE4B80" w:rsidRPr="009E1FB9" w:rsidRDefault="00EE4B80" w:rsidP="00EA437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2112"/>
        <w:gridCol w:w="4779"/>
        <w:gridCol w:w="1665"/>
      </w:tblGrid>
      <w:tr w:rsidR="00EE4B80" w:rsidTr="00721FC0">
        <w:trPr>
          <w:trHeight w:val="517"/>
          <w:jc w:val="center"/>
        </w:trPr>
        <w:tc>
          <w:tcPr>
            <w:tcW w:w="1015" w:type="dxa"/>
          </w:tcPr>
          <w:p w:rsidR="00EE4B80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№ п/п</w:t>
            </w:r>
          </w:p>
        </w:tc>
        <w:tc>
          <w:tcPr>
            <w:tcW w:w="2112" w:type="dxa"/>
          </w:tcPr>
          <w:p w:rsidR="00EE4B80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Тип </w:t>
            </w:r>
          </w:p>
        </w:tc>
        <w:tc>
          <w:tcPr>
            <w:tcW w:w="4779" w:type="dxa"/>
          </w:tcPr>
          <w:p w:rsidR="00EE4B80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Улица</w:t>
            </w:r>
          </w:p>
        </w:tc>
        <w:tc>
          <w:tcPr>
            <w:tcW w:w="1665" w:type="dxa"/>
          </w:tcPr>
          <w:p w:rsidR="00EE4B80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ПК+</w:t>
            </w:r>
          </w:p>
        </w:tc>
      </w:tr>
      <w:tr w:rsidR="00EE4B80" w:rsidTr="00721FC0">
        <w:trPr>
          <w:jc w:val="center"/>
        </w:trPr>
        <w:tc>
          <w:tcPr>
            <w:tcW w:w="1015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12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EE4B80" w:rsidRPr="00D92A77" w:rsidRDefault="00EE4B8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Школьная</w:t>
            </w:r>
          </w:p>
        </w:tc>
        <w:tc>
          <w:tcPr>
            <w:tcW w:w="1665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ПК0+15</w:t>
            </w:r>
          </w:p>
        </w:tc>
      </w:tr>
      <w:tr w:rsidR="00EE4B80" w:rsidTr="00721FC0">
        <w:trPr>
          <w:jc w:val="center"/>
        </w:trPr>
        <w:tc>
          <w:tcPr>
            <w:tcW w:w="1015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112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EE4B80" w:rsidRPr="00D92A77" w:rsidRDefault="00EE4B8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Школьная</w:t>
            </w:r>
          </w:p>
        </w:tc>
        <w:tc>
          <w:tcPr>
            <w:tcW w:w="1665" w:type="dxa"/>
          </w:tcPr>
          <w:p w:rsidR="00EE4B80" w:rsidRPr="00D92A77" w:rsidRDefault="00EE4B8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ПК0+49</w:t>
            </w:r>
          </w:p>
        </w:tc>
      </w:tr>
      <w:tr w:rsidR="00EE4B80" w:rsidTr="00721FC0">
        <w:trPr>
          <w:jc w:val="center"/>
        </w:trPr>
        <w:tc>
          <w:tcPr>
            <w:tcW w:w="1015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12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EE4B80" w:rsidRPr="00D92A77" w:rsidRDefault="00EE4B80" w:rsidP="00F4468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Гриценко</w:t>
            </w:r>
          </w:p>
        </w:tc>
        <w:tc>
          <w:tcPr>
            <w:tcW w:w="1665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ПК12+49</w:t>
            </w:r>
          </w:p>
        </w:tc>
      </w:tr>
      <w:tr w:rsidR="00EE4B80" w:rsidTr="00721FC0">
        <w:trPr>
          <w:jc w:val="center"/>
        </w:trPr>
        <w:tc>
          <w:tcPr>
            <w:tcW w:w="1015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112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EE4B80" w:rsidRPr="00D92A77" w:rsidRDefault="00EE4B80" w:rsidP="00F4468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Гриценко</w:t>
            </w:r>
          </w:p>
        </w:tc>
        <w:tc>
          <w:tcPr>
            <w:tcW w:w="1665" w:type="dxa"/>
          </w:tcPr>
          <w:p w:rsidR="00EE4B80" w:rsidRPr="00D92A77" w:rsidRDefault="00EE4B80" w:rsidP="00F44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ПК12+70</w:t>
            </w:r>
          </w:p>
        </w:tc>
      </w:tr>
    </w:tbl>
    <w:p w:rsidR="00EE4B80" w:rsidRDefault="00EE4B80" w:rsidP="00EA4374"/>
    <w:p w:rsidR="00EE4B80" w:rsidRDefault="00EE4B80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E4B80" w:rsidRDefault="00EE4B80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E4B80" w:rsidRDefault="00EE4B80"/>
    <w:sectPr w:rsidR="00EE4B80" w:rsidSect="009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374"/>
    <w:rsid w:val="0003691A"/>
    <w:rsid w:val="00043C3B"/>
    <w:rsid w:val="00086BE1"/>
    <w:rsid w:val="000D1BA8"/>
    <w:rsid w:val="000F0344"/>
    <w:rsid w:val="00170459"/>
    <w:rsid w:val="00186123"/>
    <w:rsid w:val="001A6C93"/>
    <w:rsid w:val="001D02FC"/>
    <w:rsid w:val="00204E1C"/>
    <w:rsid w:val="00210145"/>
    <w:rsid w:val="0024043C"/>
    <w:rsid w:val="002653CB"/>
    <w:rsid w:val="002D3E9E"/>
    <w:rsid w:val="002D616C"/>
    <w:rsid w:val="002F71E3"/>
    <w:rsid w:val="003452C1"/>
    <w:rsid w:val="003A3274"/>
    <w:rsid w:val="003D2EF7"/>
    <w:rsid w:val="003F5E8D"/>
    <w:rsid w:val="004A2F95"/>
    <w:rsid w:val="004A5AE2"/>
    <w:rsid w:val="004C3430"/>
    <w:rsid w:val="004C7004"/>
    <w:rsid w:val="00527080"/>
    <w:rsid w:val="00533262"/>
    <w:rsid w:val="00550A74"/>
    <w:rsid w:val="005B2C54"/>
    <w:rsid w:val="0060153D"/>
    <w:rsid w:val="006719D6"/>
    <w:rsid w:val="006A3239"/>
    <w:rsid w:val="006C67CD"/>
    <w:rsid w:val="006D2E14"/>
    <w:rsid w:val="00707FAA"/>
    <w:rsid w:val="00721FC0"/>
    <w:rsid w:val="00730849"/>
    <w:rsid w:val="00736FD1"/>
    <w:rsid w:val="00744FC2"/>
    <w:rsid w:val="00747190"/>
    <w:rsid w:val="00784971"/>
    <w:rsid w:val="007B6F2E"/>
    <w:rsid w:val="00802410"/>
    <w:rsid w:val="008B5619"/>
    <w:rsid w:val="00943529"/>
    <w:rsid w:val="009618B9"/>
    <w:rsid w:val="009A1E81"/>
    <w:rsid w:val="009A6BA3"/>
    <w:rsid w:val="009E1FB9"/>
    <w:rsid w:val="009F1DCD"/>
    <w:rsid w:val="00A12247"/>
    <w:rsid w:val="00A24E83"/>
    <w:rsid w:val="00A41D20"/>
    <w:rsid w:val="00A43FA7"/>
    <w:rsid w:val="00A55E4C"/>
    <w:rsid w:val="00AD3DDE"/>
    <w:rsid w:val="00AD7646"/>
    <w:rsid w:val="00AE4D80"/>
    <w:rsid w:val="00AF1B04"/>
    <w:rsid w:val="00AF6B58"/>
    <w:rsid w:val="00B64F41"/>
    <w:rsid w:val="00B9582F"/>
    <w:rsid w:val="00C04B02"/>
    <w:rsid w:val="00C21C11"/>
    <w:rsid w:val="00C23ED9"/>
    <w:rsid w:val="00C406DC"/>
    <w:rsid w:val="00C51721"/>
    <w:rsid w:val="00C57618"/>
    <w:rsid w:val="00C67692"/>
    <w:rsid w:val="00C81EDE"/>
    <w:rsid w:val="00C84B55"/>
    <w:rsid w:val="00CC1727"/>
    <w:rsid w:val="00D46CAB"/>
    <w:rsid w:val="00D92A77"/>
    <w:rsid w:val="00DA4069"/>
    <w:rsid w:val="00E12A35"/>
    <w:rsid w:val="00E17FCD"/>
    <w:rsid w:val="00E57BF4"/>
    <w:rsid w:val="00EA4374"/>
    <w:rsid w:val="00EC78D4"/>
    <w:rsid w:val="00EE4B80"/>
    <w:rsid w:val="00F150B7"/>
    <w:rsid w:val="00F44688"/>
    <w:rsid w:val="00F8173E"/>
    <w:rsid w:val="00F82767"/>
    <w:rsid w:val="00FA136F"/>
    <w:rsid w:val="00FA6373"/>
    <w:rsid w:val="00FC70F1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374"/>
    <w:rPr>
      <w:rFonts w:ascii="Arial Narrow" w:eastAsia="Times New Roman" w:hAnsi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1</Pages>
  <Words>48</Words>
  <Characters>277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berezhnov</cp:lastModifiedBy>
  <cp:revision>45</cp:revision>
  <dcterms:created xsi:type="dcterms:W3CDTF">2014-12-16T04:16:00Z</dcterms:created>
  <dcterms:modified xsi:type="dcterms:W3CDTF">2015-04-23T09:22:00Z</dcterms:modified>
</cp:coreProperties>
</file>